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005A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Emmote HERVEY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ca.1428-1485)</w:t>
      </w:r>
    </w:p>
    <w:p w14:paraId="653D43CD" w14:textId="77777777" w:rsidR="005A6501" w:rsidRDefault="005A6501" w:rsidP="005A6501">
      <w:pPr>
        <w:pStyle w:val="NoSpacing"/>
        <w:rPr>
          <w:rFonts w:cs="Times New Roman"/>
          <w:szCs w:val="24"/>
        </w:rPr>
      </w:pPr>
    </w:p>
    <w:p w14:paraId="7A5EF7C5" w14:textId="77777777" w:rsidR="005A6501" w:rsidRDefault="005A6501" w:rsidP="005A6501">
      <w:pPr>
        <w:pStyle w:val="NoSpacing"/>
        <w:rPr>
          <w:rFonts w:cs="Times New Roman"/>
          <w:szCs w:val="24"/>
        </w:rPr>
      </w:pPr>
    </w:p>
    <w:p w14:paraId="28543AC7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Simpkin </w:t>
      </w:r>
      <w:proofErr w:type="gramStart"/>
      <w:r>
        <w:rPr>
          <w:rFonts w:cs="Times New Roman"/>
          <w:szCs w:val="24"/>
        </w:rPr>
        <w:t>Hervey(</w:t>
      </w:r>
      <w:proofErr w:type="gramEnd"/>
      <w:r>
        <w:rPr>
          <w:rFonts w:cs="Times New Roman"/>
          <w:szCs w:val="24"/>
        </w:rPr>
        <w:t>b.1419 in Herefordshire).</w:t>
      </w:r>
    </w:p>
    <w:p w14:paraId="425FA1A9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 Search)</w:t>
      </w:r>
    </w:p>
    <w:p w14:paraId="69C9A12A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Henry Wenman(q.v.).      (ibid.)</w:t>
      </w:r>
    </w:p>
    <w:p w14:paraId="7738C11D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Children:   Richard(q.v.), </w:t>
      </w:r>
      <w:proofErr w:type="gramStart"/>
      <w:r>
        <w:rPr>
          <w:rFonts w:cs="Times New Roman"/>
          <w:szCs w:val="24"/>
        </w:rPr>
        <w:t>John(</w:t>
      </w:r>
      <w:proofErr w:type="gramEnd"/>
      <w:r>
        <w:rPr>
          <w:rFonts w:cs="Times New Roman"/>
          <w:szCs w:val="24"/>
        </w:rPr>
        <w:t>1452 -    ) and Alice (1456 -    ).   (ibid.)</w:t>
      </w:r>
    </w:p>
    <w:p w14:paraId="57557536" w14:textId="77777777" w:rsidR="005A6501" w:rsidRDefault="005A6501" w:rsidP="005A6501">
      <w:pPr>
        <w:pStyle w:val="NoSpacing"/>
        <w:rPr>
          <w:rFonts w:cs="Times New Roman"/>
          <w:szCs w:val="24"/>
        </w:rPr>
      </w:pPr>
    </w:p>
    <w:p w14:paraId="047E863E" w14:textId="77777777" w:rsidR="005A6501" w:rsidRDefault="005A6501" w:rsidP="005A6501">
      <w:pPr>
        <w:pStyle w:val="NoSpacing"/>
        <w:rPr>
          <w:rFonts w:cs="Times New Roman"/>
          <w:szCs w:val="24"/>
        </w:rPr>
      </w:pPr>
    </w:p>
    <w:p w14:paraId="04F0A20A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ca.</w:t>
      </w: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Born in Hereford.   (ibid.)</w:t>
      </w:r>
    </w:p>
    <w:p w14:paraId="1E84FEE0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Nov.1485</w:t>
      </w:r>
      <w:r>
        <w:rPr>
          <w:rFonts w:cs="Times New Roman"/>
          <w:szCs w:val="24"/>
        </w:rPr>
        <w:tab/>
        <w:t>Died in Witney, Oxfordshire.   (ibid.)</w:t>
      </w:r>
    </w:p>
    <w:p w14:paraId="6F32956A" w14:textId="77777777" w:rsidR="005A6501" w:rsidRDefault="005A6501" w:rsidP="005A6501">
      <w:pPr>
        <w:pStyle w:val="NoSpacing"/>
        <w:rPr>
          <w:rFonts w:cs="Times New Roman"/>
          <w:szCs w:val="24"/>
        </w:rPr>
      </w:pPr>
    </w:p>
    <w:p w14:paraId="029AECA3" w14:textId="77777777" w:rsidR="005A6501" w:rsidRDefault="005A6501" w:rsidP="005A6501">
      <w:pPr>
        <w:pStyle w:val="NoSpacing"/>
        <w:rPr>
          <w:rFonts w:cs="Times New Roman"/>
          <w:szCs w:val="24"/>
        </w:rPr>
      </w:pPr>
    </w:p>
    <w:p w14:paraId="0C74D6B3" w14:textId="77777777" w:rsidR="005A6501" w:rsidRDefault="005A6501" w:rsidP="005A65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August 2023</w:t>
      </w:r>
    </w:p>
    <w:p w14:paraId="7FBBC6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5456" w14:textId="77777777" w:rsidR="005A6501" w:rsidRDefault="005A6501" w:rsidP="009139A6">
      <w:r>
        <w:separator/>
      </w:r>
    </w:p>
  </w:endnote>
  <w:endnote w:type="continuationSeparator" w:id="0">
    <w:p w14:paraId="7540B874" w14:textId="77777777" w:rsidR="005A6501" w:rsidRDefault="005A65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B3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725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09E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F233" w14:textId="77777777" w:rsidR="005A6501" w:rsidRDefault="005A6501" w:rsidP="009139A6">
      <w:r>
        <w:separator/>
      </w:r>
    </w:p>
  </w:footnote>
  <w:footnote w:type="continuationSeparator" w:id="0">
    <w:p w14:paraId="0072F34D" w14:textId="77777777" w:rsidR="005A6501" w:rsidRDefault="005A65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CE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0B9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B1F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501"/>
    <w:rsid w:val="000666E0"/>
    <w:rsid w:val="002510B7"/>
    <w:rsid w:val="005A650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196EC"/>
  <w15:chartTrackingRefBased/>
  <w15:docId w15:val="{17B432E3-9837-4E29-8C9F-7FD7DDC6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2023-08-28T20:12:00Z</dcterms:created>
  <dcterms:modified xsi:type="dcterms:W3CDTF">2023-08-28T20:13:00Z</dcterms:modified>
</cp:coreProperties>
</file>